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19CF" w14:textId="77777777" w:rsidR="00A02486" w:rsidRDefault="00A02486" w:rsidP="00A024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CHESEMAN</w:t>
      </w:r>
      <w:r>
        <w:rPr>
          <w:rFonts w:ascii="Times New Roman" w:hAnsi="Times New Roman" w:cs="Times New Roman"/>
        </w:rPr>
        <w:t xml:space="preserve">        (fl.1484)</w:t>
      </w:r>
    </w:p>
    <w:p w14:paraId="3059CA74" w14:textId="77777777" w:rsidR="00A02486" w:rsidRDefault="00A02486" w:rsidP="00A024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Beccles, Suffolk. Bell hanger.</w:t>
      </w:r>
    </w:p>
    <w:p w14:paraId="7FB89D14" w14:textId="77777777" w:rsidR="00A02486" w:rsidRDefault="00A02486" w:rsidP="00A02486">
      <w:pPr>
        <w:rPr>
          <w:rFonts w:ascii="Times New Roman" w:hAnsi="Times New Roman" w:cs="Times New Roman"/>
        </w:rPr>
      </w:pPr>
    </w:p>
    <w:p w14:paraId="686F1068" w14:textId="77777777" w:rsidR="00A02486" w:rsidRDefault="00A02486" w:rsidP="00A02486">
      <w:pPr>
        <w:rPr>
          <w:rFonts w:ascii="Times New Roman" w:hAnsi="Times New Roman" w:cs="Times New Roman"/>
        </w:rPr>
      </w:pPr>
    </w:p>
    <w:p w14:paraId="07D567A3" w14:textId="77777777" w:rsidR="00A02486" w:rsidRDefault="00A02486" w:rsidP="00A0248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Spachet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Cookley</w:t>
      </w:r>
      <w:proofErr w:type="spellEnd"/>
      <w:r>
        <w:rPr>
          <w:rFonts w:ascii="Times New Roman" w:hAnsi="Times New Roman" w:cs="Times New Roman"/>
        </w:rPr>
        <w:t xml:space="preserve">, Suffolk(q.v.), John </w:t>
      </w:r>
      <w:proofErr w:type="spellStart"/>
      <w:r>
        <w:rPr>
          <w:rFonts w:ascii="Times New Roman" w:hAnsi="Times New Roman" w:cs="Times New Roman"/>
        </w:rPr>
        <w:t>Wodherd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Bedyngfeld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Sperke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Chamberleyn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Wodherd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Walter </w:t>
      </w:r>
      <w:proofErr w:type="spellStart"/>
      <w:r>
        <w:rPr>
          <w:rFonts w:ascii="Times New Roman" w:hAnsi="Times New Roman" w:cs="Times New Roman"/>
        </w:rPr>
        <w:t>Qwynte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20F58360" w14:textId="77777777" w:rsidR="00A02486" w:rsidRDefault="00A02486" w:rsidP="00A0248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Great </w:t>
      </w:r>
      <w:proofErr w:type="spellStart"/>
      <w:r>
        <w:rPr>
          <w:rFonts w:ascii="Times New Roman" w:hAnsi="Times New Roman" w:cs="Times New Roman"/>
        </w:rPr>
        <w:t>Worlingham</w:t>
      </w:r>
      <w:proofErr w:type="spellEnd"/>
      <w:r>
        <w:rPr>
          <w:rFonts w:ascii="Times New Roman" w:hAnsi="Times New Roman" w:cs="Times New Roman"/>
        </w:rPr>
        <w:t xml:space="preserve">, Suffolk(q.v.), and John </w:t>
      </w:r>
      <w:proofErr w:type="spellStart"/>
      <w:r>
        <w:rPr>
          <w:rFonts w:ascii="Times New Roman" w:hAnsi="Times New Roman" w:cs="Times New Roman"/>
        </w:rPr>
        <w:t>Baly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05BDC555" w14:textId="77777777" w:rsidR="00A02486" w:rsidRDefault="00A02486" w:rsidP="00A024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47FDFB" w14:textId="77777777" w:rsidR="00A02486" w:rsidRDefault="00A02486" w:rsidP="00A02486">
      <w:pPr>
        <w:rPr>
          <w:rFonts w:ascii="Times New Roman" w:hAnsi="Times New Roman" w:cs="Times New Roman"/>
        </w:rPr>
      </w:pPr>
    </w:p>
    <w:p w14:paraId="50E7778D" w14:textId="77777777" w:rsidR="00A02486" w:rsidRDefault="00A02486" w:rsidP="00A02486">
      <w:pPr>
        <w:rPr>
          <w:rFonts w:ascii="Times New Roman" w:hAnsi="Times New Roman" w:cs="Times New Roman"/>
        </w:rPr>
      </w:pPr>
    </w:p>
    <w:p w14:paraId="5AE22F3E" w14:textId="77777777" w:rsidR="00A02486" w:rsidRPr="006C6FBC" w:rsidRDefault="00A02486" w:rsidP="00A024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2019</w:t>
      </w:r>
    </w:p>
    <w:p w14:paraId="60417EB3" w14:textId="77777777" w:rsidR="006B2F86" w:rsidRPr="00A02486" w:rsidRDefault="00A02486" w:rsidP="00A02486">
      <w:bookmarkStart w:id="0" w:name="_GoBack"/>
      <w:bookmarkEnd w:id="0"/>
    </w:p>
    <w:sectPr w:rsidR="006B2F86" w:rsidRPr="00A0248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8692D" w14:textId="77777777" w:rsidR="00A02486" w:rsidRDefault="00A02486" w:rsidP="00E71FC3">
      <w:r>
        <w:separator/>
      </w:r>
    </w:p>
  </w:endnote>
  <w:endnote w:type="continuationSeparator" w:id="0">
    <w:p w14:paraId="544CD052" w14:textId="77777777" w:rsidR="00A02486" w:rsidRDefault="00A0248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B4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68A78" w14:textId="77777777" w:rsidR="00A02486" w:rsidRDefault="00A02486" w:rsidP="00E71FC3">
      <w:r>
        <w:separator/>
      </w:r>
    </w:p>
  </w:footnote>
  <w:footnote w:type="continuationSeparator" w:id="0">
    <w:p w14:paraId="5898EEBC" w14:textId="77777777" w:rsidR="00A02486" w:rsidRDefault="00A0248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486"/>
    <w:rsid w:val="001A7C09"/>
    <w:rsid w:val="00577BD5"/>
    <w:rsid w:val="00656CBA"/>
    <w:rsid w:val="006A1F77"/>
    <w:rsid w:val="00733BE7"/>
    <w:rsid w:val="00A0248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F5FE0"/>
  <w15:chartTrackingRefBased/>
  <w15:docId w15:val="{AE9DC328-7F94-4612-962A-C785B0DC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48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24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2019-01-20T21:31:00Z</dcterms:created>
  <dcterms:modified xsi:type="dcterms:W3CDTF">2019-01-20T21:31:00Z</dcterms:modified>
</cp:coreProperties>
</file>